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4B" w:rsidRPr="004C12E1" w:rsidRDefault="004B264B" w:rsidP="004C218D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4B264B" w:rsidRPr="004C12E1" w:rsidRDefault="004B264B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4B264B" w:rsidRDefault="004B264B" w:rsidP="004C218D">
      <w:pPr>
        <w:pStyle w:val="PlainText"/>
        <w:rPr>
          <w:rFonts w:ascii="Times New Roman" w:hAnsi="Times New Roman"/>
          <w:b/>
          <w:sz w:val="28"/>
          <w:szCs w:val="28"/>
        </w:rPr>
      </w:pPr>
    </w:p>
    <w:p w:rsidR="004B264B" w:rsidRPr="004C12E1" w:rsidRDefault="004B264B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XV</w:t>
      </w:r>
      <w:r>
        <w:rPr>
          <w:rFonts w:ascii="Times New Roman" w:hAnsi="Times New Roman"/>
          <w:bCs/>
          <w:sz w:val="28"/>
          <w:szCs w:val="28"/>
        </w:rPr>
        <w:t xml:space="preserve"> 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9619A4">
        <w:rPr>
          <w:rFonts w:ascii="Times New Roman" w:hAnsi="Times New Roman"/>
          <w:bCs/>
          <w:sz w:val="28"/>
          <w:szCs w:val="28"/>
        </w:rPr>
        <w:t xml:space="preserve"> </w:t>
      </w:r>
      <w:r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4B264B" w:rsidRDefault="004B264B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</w:p>
    <w:p w:rsidR="004B264B" w:rsidRPr="004C12E1" w:rsidRDefault="004B264B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Pr="004C12E1">
        <w:rPr>
          <w:rFonts w:ascii="Times New Roman" w:hAnsi="Times New Roman"/>
          <w:bCs/>
          <w:sz w:val="28"/>
          <w:szCs w:val="28"/>
        </w:rPr>
        <w:t>Е</w:t>
      </w:r>
    </w:p>
    <w:p w:rsidR="004B264B" w:rsidRDefault="004B264B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4B264B" w:rsidRPr="004C12E1" w:rsidRDefault="004B264B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апреля 2016 года</w:t>
      </w:r>
      <w:r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4C12E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4-119</w:t>
      </w:r>
    </w:p>
    <w:p w:rsidR="004B264B" w:rsidRPr="004C12E1" w:rsidRDefault="004B264B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B264B" w:rsidRDefault="004B264B" w:rsidP="004C218D">
      <w:pPr>
        <w:rPr>
          <w:sz w:val="28"/>
          <w:szCs w:val="28"/>
        </w:rPr>
      </w:pPr>
    </w:p>
    <w:p w:rsidR="004B264B" w:rsidRPr="004321C1" w:rsidRDefault="004B264B" w:rsidP="004C12E1">
      <w:pPr>
        <w:jc w:val="center"/>
        <w:rPr>
          <w:b/>
          <w:bCs/>
          <w:sz w:val="28"/>
          <w:szCs w:val="28"/>
        </w:rPr>
      </w:pPr>
      <w:r w:rsidRPr="004321C1"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4B264B" w:rsidRPr="004321C1" w:rsidRDefault="004B264B" w:rsidP="004C12E1">
      <w:pPr>
        <w:jc w:val="center"/>
        <w:rPr>
          <w:b/>
          <w:bCs/>
          <w:sz w:val="28"/>
          <w:szCs w:val="28"/>
        </w:rPr>
      </w:pPr>
      <w:r w:rsidRPr="004321C1"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4B264B" w:rsidRPr="004321C1" w:rsidRDefault="004B264B" w:rsidP="00CE7ECE">
      <w:pPr>
        <w:jc w:val="center"/>
        <w:rPr>
          <w:b/>
          <w:bCs/>
          <w:sz w:val="28"/>
          <w:szCs w:val="28"/>
        </w:rPr>
      </w:pPr>
      <w:r w:rsidRPr="004321C1">
        <w:rPr>
          <w:b/>
          <w:bCs/>
          <w:sz w:val="28"/>
          <w:szCs w:val="28"/>
        </w:rPr>
        <w:t>от 21 декабря 2015 год № 1-88 «О бюджете  Выселковского сельского  поселения Выселковского района на 2016 год»</w:t>
      </w:r>
    </w:p>
    <w:p w:rsidR="004B264B" w:rsidRPr="004321C1" w:rsidRDefault="004B264B" w:rsidP="004C12E1">
      <w:pPr>
        <w:jc w:val="both"/>
        <w:rPr>
          <w:sz w:val="28"/>
          <w:szCs w:val="28"/>
        </w:rPr>
      </w:pPr>
      <w:r w:rsidRPr="004321C1">
        <w:rPr>
          <w:sz w:val="28"/>
          <w:szCs w:val="28"/>
        </w:rPr>
        <w:t xml:space="preserve">   </w:t>
      </w:r>
    </w:p>
    <w:p w:rsidR="004B264B" w:rsidRPr="004321C1" w:rsidRDefault="004B264B" w:rsidP="00CE7ECE">
      <w:pPr>
        <w:pStyle w:val="PlainText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4321C1"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4B264B" w:rsidRPr="004321C1" w:rsidRDefault="004B264B" w:rsidP="00CE7ECE">
      <w:pPr>
        <w:pStyle w:val="PlainText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321C1">
        <w:rPr>
          <w:rFonts w:ascii="Times New Roman" w:hAnsi="Times New Roman"/>
          <w:sz w:val="28"/>
          <w:szCs w:val="28"/>
        </w:rPr>
        <w:t xml:space="preserve">1. Внести в решение </w:t>
      </w:r>
      <w:r w:rsidRPr="004321C1">
        <w:rPr>
          <w:rFonts w:ascii="Times New Roman" w:hAnsi="Times New Roman"/>
          <w:bCs/>
          <w:sz w:val="28"/>
          <w:szCs w:val="28"/>
        </w:rPr>
        <w:t>Совета Выселковского сельского поселения Выселковского района от 21 декабря 2015 года № 1-88 «О бюджете Выселковского сельского поселения Выселковского района на 2016 год» следующие изменения:</w:t>
      </w:r>
    </w:p>
    <w:p w:rsidR="004B264B" w:rsidRPr="004321C1" w:rsidRDefault="004B264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4321C1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4B264B" w:rsidRPr="004321C1" w:rsidRDefault="004B264B" w:rsidP="00D2793B">
      <w:pPr>
        <w:widowControl w:val="0"/>
        <w:ind w:firstLine="709"/>
        <w:jc w:val="both"/>
        <w:rPr>
          <w:bCs/>
          <w:sz w:val="28"/>
          <w:szCs w:val="28"/>
        </w:rPr>
      </w:pPr>
      <w:r w:rsidRPr="004321C1">
        <w:rPr>
          <w:bCs/>
          <w:iCs/>
          <w:sz w:val="28"/>
          <w:szCs w:val="28"/>
        </w:rPr>
        <w:t>«Пункт 1</w:t>
      </w:r>
      <w:r w:rsidRPr="004321C1">
        <w:rPr>
          <w:bCs/>
          <w:sz w:val="28"/>
          <w:szCs w:val="28"/>
        </w:rPr>
        <w:t xml:space="preserve"> </w:t>
      </w:r>
    </w:p>
    <w:p w:rsidR="004B264B" w:rsidRPr="004321C1" w:rsidRDefault="004B264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4321C1">
        <w:rPr>
          <w:bCs/>
          <w:iCs/>
          <w:sz w:val="28"/>
          <w:szCs w:val="28"/>
        </w:rPr>
        <w:t>1. Утвердить основные характеристики местного бюджета на 2016 год:</w:t>
      </w:r>
    </w:p>
    <w:p w:rsidR="004B264B" w:rsidRPr="004321C1" w:rsidRDefault="004B264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4321C1">
        <w:rPr>
          <w:bCs/>
          <w:iCs/>
          <w:sz w:val="28"/>
          <w:szCs w:val="28"/>
        </w:rPr>
        <w:t>1) общий объем доходов в сумме 97 394,2 тыс. рублей;</w:t>
      </w:r>
    </w:p>
    <w:p w:rsidR="004B264B" w:rsidRPr="004321C1" w:rsidRDefault="004B264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4321C1">
        <w:rPr>
          <w:bCs/>
          <w:iCs/>
          <w:sz w:val="28"/>
          <w:szCs w:val="28"/>
        </w:rPr>
        <w:t>2) общий объем расходов в сумме 109 967,0 тыс. рублей;</w:t>
      </w:r>
    </w:p>
    <w:p w:rsidR="004B264B" w:rsidRPr="004321C1" w:rsidRDefault="004B264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4321C1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2017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4B264B" w:rsidRPr="004321C1" w:rsidRDefault="004B264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4321C1">
        <w:rPr>
          <w:bCs/>
          <w:iCs/>
          <w:sz w:val="28"/>
          <w:szCs w:val="28"/>
        </w:rPr>
        <w:t>4) дефицит местного бюджета в сумме 12 572,8 тыс. рублей».</w:t>
      </w:r>
    </w:p>
    <w:p w:rsidR="004B264B" w:rsidRPr="004321C1" w:rsidRDefault="004B264B" w:rsidP="00CE7ECE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321C1">
        <w:rPr>
          <w:sz w:val="28"/>
          <w:szCs w:val="28"/>
        </w:rPr>
        <w:t>1.2 Приложения  №  3, 4, 6, 7, 8, 9  к указанному решению изложить в новой редакции (прилагается).</w:t>
      </w:r>
    </w:p>
    <w:p w:rsidR="004B264B" w:rsidRPr="004321C1" w:rsidRDefault="004B264B" w:rsidP="00CE7ECE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321C1">
        <w:rPr>
          <w:sz w:val="28"/>
          <w:szCs w:val="28"/>
        </w:rPr>
        <w:t>2. Опубликовать настоящее решение в газете «Власть Советов».</w:t>
      </w:r>
    </w:p>
    <w:p w:rsidR="004B264B" w:rsidRPr="004321C1" w:rsidRDefault="004B264B" w:rsidP="00CE7ECE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321C1">
        <w:rPr>
          <w:sz w:val="28"/>
          <w:szCs w:val="28"/>
        </w:rPr>
        <w:t>3. Решение вступает в силу со дня его опубликования.</w:t>
      </w:r>
    </w:p>
    <w:p w:rsidR="004B264B" w:rsidRPr="004321C1" w:rsidRDefault="004B264B" w:rsidP="00CE7ECE">
      <w:pPr>
        <w:rPr>
          <w:sz w:val="28"/>
          <w:szCs w:val="28"/>
          <w:lang w:eastAsia="en-US"/>
        </w:rPr>
      </w:pPr>
    </w:p>
    <w:p w:rsidR="004B264B" w:rsidRPr="004321C1" w:rsidRDefault="004B264B" w:rsidP="00CE7ECE">
      <w:pPr>
        <w:jc w:val="both"/>
        <w:rPr>
          <w:sz w:val="28"/>
          <w:szCs w:val="28"/>
          <w:lang w:eastAsia="en-US"/>
        </w:rPr>
      </w:pPr>
      <w:r w:rsidRPr="004321C1">
        <w:rPr>
          <w:sz w:val="28"/>
          <w:szCs w:val="28"/>
          <w:lang w:eastAsia="en-US"/>
        </w:rPr>
        <w:t xml:space="preserve">Глава Выселковского сельского </w:t>
      </w:r>
    </w:p>
    <w:p w:rsidR="004B264B" w:rsidRPr="004321C1" w:rsidRDefault="004B264B" w:rsidP="00CE7ECE">
      <w:pPr>
        <w:jc w:val="both"/>
        <w:rPr>
          <w:sz w:val="28"/>
          <w:szCs w:val="28"/>
          <w:lang w:eastAsia="en-US"/>
        </w:rPr>
      </w:pPr>
      <w:r w:rsidRPr="004321C1">
        <w:rPr>
          <w:sz w:val="28"/>
          <w:szCs w:val="28"/>
          <w:lang w:eastAsia="en-US"/>
        </w:rPr>
        <w:t xml:space="preserve">поселения Выселковского района                  </w:t>
      </w:r>
      <w:r w:rsidRPr="004321C1">
        <w:rPr>
          <w:sz w:val="28"/>
          <w:szCs w:val="28"/>
          <w:lang w:eastAsia="en-US"/>
        </w:rPr>
        <w:tab/>
        <w:t xml:space="preserve">                                М.И. Хлыстун</w:t>
      </w:r>
    </w:p>
    <w:p w:rsidR="004B264B" w:rsidRPr="004321C1" w:rsidRDefault="004B264B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B264B" w:rsidRPr="004321C1" w:rsidRDefault="004B264B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4321C1">
        <w:rPr>
          <w:sz w:val="28"/>
          <w:szCs w:val="28"/>
          <w:lang w:eastAsia="en-US"/>
        </w:rPr>
        <w:t xml:space="preserve">Председатель Совета </w:t>
      </w:r>
    </w:p>
    <w:p w:rsidR="004B264B" w:rsidRPr="004321C1" w:rsidRDefault="004B264B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4321C1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4B264B" w:rsidRPr="004321C1" w:rsidRDefault="004B264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4321C1">
        <w:rPr>
          <w:sz w:val="28"/>
          <w:szCs w:val="28"/>
          <w:lang w:eastAsia="en-US"/>
        </w:rPr>
        <w:t>Выселковского района                                                                          О.А. Зяблова</w:t>
      </w:r>
    </w:p>
    <w:sectPr w:rsidR="004B264B" w:rsidRPr="004321C1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64B" w:rsidRDefault="004B264B" w:rsidP="00765DDD">
      <w:r>
        <w:separator/>
      </w:r>
    </w:p>
  </w:endnote>
  <w:endnote w:type="continuationSeparator" w:id="1">
    <w:p w:rsidR="004B264B" w:rsidRDefault="004B264B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64B" w:rsidRDefault="004B264B" w:rsidP="00765DDD">
      <w:r>
        <w:separator/>
      </w:r>
    </w:p>
  </w:footnote>
  <w:footnote w:type="continuationSeparator" w:id="1">
    <w:p w:rsidR="004B264B" w:rsidRDefault="004B264B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562ED"/>
    <w:rsid w:val="00073B24"/>
    <w:rsid w:val="00087C97"/>
    <w:rsid w:val="000903F7"/>
    <w:rsid w:val="00096074"/>
    <w:rsid w:val="000B5949"/>
    <w:rsid w:val="000C2B66"/>
    <w:rsid w:val="000C499B"/>
    <w:rsid w:val="000D2970"/>
    <w:rsid w:val="000E08C2"/>
    <w:rsid w:val="000E2094"/>
    <w:rsid w:val="000E7794"/>
    <w:rsid w:val="000F7143"/>
    <w:rsid w:val="001143E6"/>
    <w:rsid w:val="001162A0"/>
    <w:rsid w:val="0012103F"/>
    <w:rsid w:val="00132A9B"/>
    <w:rsid w:val="001424FA"/>
    <w:rsid w:val="001434C1"/>
    <w:rsid w:val="00145ED2"/>
    <w:rsid w:val="00153284"/>
    <w:rsid w:val="001876F6"/>
    <w:rsid w:val="00191EBA"/>
    <w:rsid w:val="001A0600"/>
    <w:rsid w:val="001C484C"/>
    <w:rsid w:val="001C56AF"/>
    <w:rsid w:val="001D2B15"/>
    <w:rsid w:val="001D4034"/>
    <w:rsid w:val="001D4796"/>
    <w:rsid w:val="001D4BEE"/>
    <w:rsid w:val="001D6165"/>
    <w:rsid w:val="001F07C8"/>
    <w:rsid w:val="00205401"/>
    <w:rsid w:val="00231534"/>
    <w:rsid w:val="00231990"/>
    <w:rsid w:val="002513D3"/>
    <w:rsid w:val="0025731B"/>
    <w:rsid w:val="002603CD"/>
    <w:rsid w:val="00260DA9"/>
    <w:rsid w:val="002705DC"/>
    <w:rsid w:val="002715F7"/>
    <w:rsid w:val="002A1612"/>
    <w:rsid w:val="002A7884"/>
    <w:rsid w:val="002B53DE"/>
    <w:rsid w:val="002B6EB0"/>
    <w:rsid w:val="002B7019"/>
    <w:rsid w:val="002C0E0B"/>
    <w:rsid w:val="002C3273"/>
    <w:rsid w:val="002C393D"/>
    <w:rsid w:val="002D3D44"/>
    <w:rsid w:val="002D3ED9"/>
    <w:rsid w:val="002F1F56"/>
    <w:rsid w:val="002F2F36"/>
    <w:rsid w:val="002F406B"/>
    <w:rsid w:val="00303571"/>
    <w:rsid w:val="0030489D"/>
    <w:rsid w:val="00304BA9"/>
    <w:rsid w:val="00307F95"/>
    <w:rsid w:val="00316874"/>
    <w:rsid w:val="0032192A"/>
    <w:rsid w:val="003336B3"/>
    <w:rsid w:val="00336242"/>
    <w:rsid w:val="003426B9"/>
    <w:rsid w:val="00347AAE"/>
    <w:rsid w:val="0035209E"/>
    <w:rsid w:val="00354D8A"/>
    <w:rsid w:val="00355140"/>
    <w:rsid w:val="00365A7C"/>
    <w:rsid w:val="00374BDA"/>
    <w:rsid w:val="0037569C"/>
    <w:rsid w:val="00375D33"/>
    <w:rsid w:val="0037753E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1100E"/>
    <w:rsid w:val="00412452"/>
    <w:rsid w:val="00420F97"/>
    <w:rsid w:val="00421931"/>
    <w:rsid w:val="004321C1"/>
    <w:rsid w:val="00433372"/>
    <w:rsid w:val="00435B2C"/>
    <w:rsid w:val="004569C4"/>
    <w:rsid w:val="004763BA"/>
    <w:rsid w:val="0047666B"/>
    <w:rsid w:val="00476776"/>
    <w:rsid w:val="0048680B"/>
    <w:rsid w:val="00487F81"/>
    <w:rsid w:val="00490B92"/>
    <w:rsid w:val="004967B4"/>
    <w:rsid w:val="004A15BC"/>
    <w:rsid w:val="004A1CAF"/>
    <w:rsid w:val="004A2466"/>
    <w:rsid w:val="004A57D4"/>
    <w:rsid w:val="004B264B"/>
    <w:rsid w:val="004B468F"/>
    <w:rsid w:val="004C12E1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78D4"/>
    <w:rsid w:val="00511A79"/>
    <w:rsid w:val="005227D0"/>
    <w:rsid w:val="00524ADF"/>
    <w:rsid w:val="005257FA"/>
    <w:rsid w:val="005350C8"/>
    <w:rsid w:val="00536D9A"/>
    <w:rsid w:val="005413D4"/>
    <w:rsid w:val="00546F34"/>
    <w:rsid w:val="005535B5"/>
    <w:rsid w:val="00554FBB"/>
    <w:rsid w:val="0056060C"/>
    <w:rsid w:val="00563E80"/>
    <w:rsid w:val="0056407A"/>
    <w:rsid w:val="00565576"/>
    <w:rsid w:val="00565F7A"/>
    <w:rsid w:val="00570E34"/>
    <w:rsid w:val="00592A37"/>
    <w:rsid w:val="005B3FA5"/>
    <w:rsid w:val="005C7DA1"/>
    <w:rsid w:val="005D681D"/>
    <w:rsid w:val="005E00F7"/>
    <w:rsid w:val="005E0603"/>
    <w:rsid w:val="005E16D0"/>
    <w:rsid w:val="005E4A4A"/>
    <w:rsid w:val="005F25E0"/>
    <w:rsid w:val="005F3648"/>
    <w:rsid w:val="005F4D1E"/>
    <w:rsid w:val="005F5E7E"/>
    <w:rsid w:val="00611B63"/>
    <w:rsid w:val="00615281"/>
    <w:rsid w:val="006164AC"/>
    <w:rsid w:val="00616C9D"/>
    <w:rsid w:val="006179A9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706336"/>
    <w:rsid w:val="00711C34"/>
    <w:rsid w:val="00712371"/>
    <w:rsid w:val="00726041"/>
    <w:rsid w:val="00741E15"/>
    <w:rsid w:val="0074524D"/>
    <w:rsid w:val="007466A8"/>
    <w:rsid w:val="00753057"/>
    <w:rsid w:val="007558A8"/>
    <w:rsid w:val="00765DDD"/>
    <w:rsid w:val="00783D41"/>
    <w:rsid w:val="00785B4B"/>
    <w:rsid w:val="00791328"/>
    <w:rsid w:val="007951E2"/>
    <w:rsid w:val="007A212E"/>
    <w:rsid w:val="007A3E05"/>
    <w:rsid w:val="007B0206"/>
    <w:rsid w:val="007B7DA8"/>
    <w:rsid w:val="007C7A23"/>
    <w:rsid w:val="007D710A"/>
    <w:rsid w:val="00806824"/>
    <w:rsid w:val="00832666"/>
    <w:rsid w:val="008419D3"/>
    <w:rsid w:val="00846D3E"/>
    <w:rsid w:val="0084724F"/>
    <w:rsid w:val="00856A85"/>
    <w:rsid w:val="008704DA"/>
    <w:rsid w:val="00876E21"/>
    <w:rsid w:val="00892783"/>
    <w:rsid w:val="008934E4"/>
    <w:rsid w:val="00893E17"/>
    <w:rsid w:val="00896705"/>
    <w:rsid w:val="008B0FAD"/>
    <w:rsid w:val="008B4A62"/>
    <w:rsid w:val="008D5EE1"/>
    <w:rsid w:val="008E153B"/>
    <w:rsid w:val="008E1B9B"/>
    <w:rsid w:val="008E4043"/>
    <w:rsid w:val="008E4931"/>
    <w:rsid w:val="008F0DCC"/>
    <w:rsid w:val="0091032B"/>
    <w:rsid w:val="00914EAE"/>
    <w:rsid w:val="00932D73"/>
    <w:rsid w:val="0093453A"/>
    <w:rsid w:val="0094393B"/>
    <w:rsid w:val="00944181"/>
    <w:rsid w:val="00945738"/>
    <w:rsid w:val="00953517"/>
    <w:rsid w:val="009619A4"/>
    <w:rsid w:val="00973D0B"/>
    <w:rsid w:val="00976886"/>
    <w:rsid w:val="00995A37"/>
    <w:rsid w:val="009A4F6C"/>
    <w:rsid w:val="009B0459"/>
    <w:rsid w:val="009C6C44"/>
    <w:rsid w:val="009D1476"/>
    <w:rsid w:val="009D5811"/>
    <w:rsid w:val="009E0155"/>
    <w:rsid w:val="009E0FF9"/>
    <w:rsid w:val="009F3275"/>
    <w:rsid w:val="00A32264"/>
    <w:rsid w:val="00A36818"/>
    <w:rsid w:val="00A47D4A"/>
    <w:rsid w:val="00A51B65"/>
    <w:rsid w:val="00A55F70"/>
    <w:rsid w:val="00A72408"/>
    <w:rsid w:val="00A8446F"/>
    <w:rsid w:val="00AA42CB"/>
    <w:rsid w:val="00AC26E4"/>
    <w:rsid w:val="00AE0401"/>
    <w:rsid w:val="00AE5BFB"/>
    <w:rsid w:val="00AF19A9"/>
    <w:rsid w:val="00B20960"/>
    <w:rsid w:val="00B23E19"/>
    <w:rsid w:val="00B24402"/>
    <w:rsid w:val="00B25ED2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87A7E"/>
    <w:rsid w:val="00BA222D"/>
    <w:rsid w:val="00BB0737"/>
    <w:rsid w:val="00BB7A4E"/>
    <w:rsid w:val="00BD3C5D"/>
    <w:rsid w:val="00BD7887"/>
    <w:rsid w:val="00BE5062"/>
    <w:rsid w:val="00BF0B16"/>
    <w:rsid w:val="00BF2C6F"/>
    <w:rsid w:val="00BF3E0D"/>
    <w:rsid w:val="00BF5D45"/>
    <w:rsid w:val="00C171D5"/>
    <w:rsid w:val="00C3382B"/>
    <w:rsid w:val="00C83CDF"/>
    <w:rsid w:val="00CD3A9C"/>
    <w:rsid w:val="00CD3F04"/>
    <w:rsid w:val="00CE7D3D"/>
    <w:rsid w:val="00CE7ECE"/>
    <w:rsid w:val="00D0156A"/>
    <w:rsid w:val="00D04D7D"/>
    <w:rsid w:val="00D10183"/>
    <w:rsid w:val="00D1022E"/>
    <w:rsid w:val="00D12B2C"/>
    <w:rsid w:val="00D15D9E"/>
    <w:rsid w:val="00D2793B"/>
    <w:rsid w:val="00D435DF"/>
    <w:rsid w:val="00D54E1F"/>
    <w:rsid w:val="00D55568"/>
    <w:rsid w:val="00D67FAB"/>
    <w:rsid w:val="00D73840"/>
    <w:rsid w:val="00D75EBE"/>
    <w:rsid w:val="00D7618F"/>
    <w:rsid w:val="00D83DFB"/>
    <w:rsid w:val="00D87E7C"/>
    <w:rsid w:val="00D903D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7DAD"/>
    <w:rsid w:val="00E070A7"/>
    <w:rsid w:val="00E3071A"/>
    <w:rsid w:val="00E41399"/>
    <w:rsid w:val="00E70B12"/>
    <w:rsid w:val="00E70B14"/>
    <w:rsid w:val="00E754C7"/>
    <w:rsid w:val="00EA1FFB"/>
    <w:rsid w:val="00EA24D4"/>
    <w:rsid w:val="00EC4800"/>
    <w:rsid w:val="00EE53F9"/>
    <w:rsid w:val="00EF496D"/>
    <w:rsid w:val="00EF568B"/>
    <w:rsid w:val="00F006A1"/>
    <w:rsid w:val="00F07C86"/>
    <w:rsid w:val="00F11497"/>
    <w:rsid w:val="00F41497"/>
    <w:rsid w:val="00F440A8"/>
    <w:rsid w:val="00F514CA"/>
    <w:rsid w:val="00F600C9"/>
    <w:rsid w:val="00F67640"/>
    <w:rsid w:val="00F8727D"/>
    <w:rsid w:val="00FA3CE5"/>
    <w:rsid w:val="00FA7350"/>
    <w:rsid w:val="00FB20BF"/>
    <w:rsid w:val="00FB6E46"/>
    <w:rsid w:val="00FD0C92"/>
    <w:rsid w:val="00FD3CD7"/>
    <w:rsid w:val="00FE76AF"/>
    <w:rsid w:val="00FF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5731B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5731B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5731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731B"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8448</TotalTime>
  <Pages>1</Pages>
  <Words>281</Words>
  <Characters>1608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99</cp:revision>
  <cp:lastPrinted>2016-04-26T05:15:00Z</cp:lastPrinted>
  <dcterms:created xsi:type="dcterms:W3CDTF">2012-11-13T06:11:00Z</dcterms:created>
  <dcterms:modified xsi:type="dcterms:W3CDTF">2016-04-27T07:44:00Z</dcterms:modified>
</cp:coreProperties>
</file>